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BF317" w14:textId="77777777" w:rsidR="00296B8B" w:rsidRDefault="00296B8B" w:rsidP="00296B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BARBOUR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fl.1475)</w:t>
      </w:r>
    </w:p>
    <w:p w14:paraId="5E29B01E" w14:textId="77777777" w:rsidR="00296B8B" w:rsidRDefault="00296B8B" w:rsidP="00296B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Barber.</w:t>
      </w:r>
    </w:p>
    <w:p w14:paraId="005644FF" w14:textId="77777777" w:rsidR="00296B8B" w:rsidRDefault="00296B8B" w:rsidP="00296B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A192CD" w14:textId="77777777" w:rsidR="00296B8B" w:rsidRDefault="00296B8B" w:rsidP="00296B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8983BD" w14:textId="77777777" w:rsidR="00296B8B" w:rsidRDefault="00296B8B" w:rsidP="00296B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1475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Shirwod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York(q.v.), brought a plaint of debt against him,</w:t>
      </w:r>
    </w:p>
    <w:p w14:paraId="6B8FB387" w14:textId="77777777" w:rsidR="00296B8B" w:rsidRDefault="00296B8B" w:rsidP="00296B8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Wayte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vintner(q.v.),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Armerer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Jakson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baker(q.v.),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Polyngton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fishmonger(q.v.), all of York.</w:t>
      </w:r>
    </w:p>
    <w:p w14:paraId="02E736B6" w14:textId="77777777" w:rsidR="00296B8B" w:rsidRPr="008403A4" w:rsidRDefault="00296B8B" w:rsidP="00296B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https://waalt.uh.edu/index.php/CP40/853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B2A908C" w14:textId="77777777" w:rsidR="00296B8B" w:rsidRDefault="00296B8B" w:rsidP="00296B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F8400D" w14:textId="77777777" w:rsidR="00296B8B" w:rsidRDefault="00296B8B" w:rsidP="00296B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BE0094" w14:textId="77777777" w:rsidR="00296B8B" w:rsidRDefault="00296B8B" w:rsidP="00296B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 2022</w:t>
      </w:r>
    </w:p>
    <w:p w14:paraId="284AD0B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90945" w14:textId="77777777" w:rsidR="00296B8B" w:rsidRDefault="00296B8B" w:rsidP="009139A6">
      <w:r>
        <w:separator/>
      </w:r>
    </w:p>
  </w:endnote>
  <w:endnote w:type="continuationSeparator" w:id="0">
    <w:p w14:paraId="06F3CD71" w14:textId="77777777" w:rsidR="00296B8B" w:rsidRDefault="00296B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D45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0EB8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182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62F2F" w14:textId="77777777" w:rsidR="00296B8B" w:rsidRDefault="00296B8B" w:rsidP="009139A6">
      <w:r>
        <w:separator/>
      </w:r>
    </w:p>
  </w:footnote>
  <w:footnote w:type="continuationSeparator" w:id="0">
    <w:p w14:paraId="03B8EF96" w14:textId="77777777" w:rsidR="00296B8B" w:rsidRDefault="00296B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E5A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A61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C86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B8B"/>
    <w:rsid w:val="000666E0"/>
    <w:rsid w:val="002510B7"/>
    <w:rsid w:val="00296B8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F5EBB"/>
  <w15:chartTrackingRefBased/>
  <w15:docId w15:val="{FE099D4B-8DD0-4518-9528-2E062B380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96B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2022-05-30T17:35:00Z</dcterms:created>
  <dcterms:modified xsi:type="dcterms:W3CDTF">2022-05-30T17:35:00Z</dcterms:modified>
</cp:coreProperties>
</file>